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Norwich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Norwich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Norwich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Norwich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Norwich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Norwich are estimated to have a score of 1-2 on the PGSI (low-risk gambling), whilst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54.1% </w:t>
      </w:r>
      <w:r w:rsidRPr="004747BF">
        <w:rPr>
          <w:rFonts w:ascii="Libre Franklin Light" w:eastAsia="Times New Roman" w:hAnsi="Libre Franklin Light" w:cs="Calibri Light"/>
        </w:rPr>
        <w:t xml:space="preserve">of those respondents classified as PGSI 8+ in Norwich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Norwich is estimated to be </w:t>
      </w:r>
      <w:r w:rsidRPr="00773DF7">
        <w:rPr>
          <w:rFonts w:ascii="Libre Franklin Light" w:eastAsia="Times New Roman" w:hAnsi="Libre Franklin Light" w:cs="Calibri Light"/>
          <w:b/>
          <w:bCs/>
          <w:color w:val="C45911" w:themeColor="accent2" w:themeShade="BF"/>
        </w:rPr>
        <w:t xml:space="preserve">£3,935,771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Norwich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Norwich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wi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Norwich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wi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Norwich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Norwich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wi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Norwich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Norwich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Norwich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Norwich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Norwich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Norwich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£3,935,771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Norwich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£64,107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£1,325,774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£94,974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£26,711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£48,971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£2,375,234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£3,935,771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Norwich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Norwich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32.7%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Norwich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32.7%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Norwich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Norwich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Norwich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Norwich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Norwich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46463EE-6E23-4CC7-B9C6-050BF49E340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